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hint="eastAsia" w:ascii="Times New Roman" w:hAnsi="Times New Roman" w:cs="宋体"/>
          <w:b/>
          <w:bCs/>
          <w:sz w:val="36"/>
          <w:szCs w:val="36"/>
        </w:rPr>
        <w:t>烟台大学“陆陆鑫”奖学金申请表</w:t>
      </w:r>
    </w:p>
    <w:p>
      <w:pPr>
        <w:rPr>
          <w:rFonts w:cs="Times New Roman"/>
          <w:b/>
          <w:bCs/>
          <w:sz w:val="20"/>
          <w:szCs w:val="20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28"/>
        <w:gridCol w:w="1080"/>
        <w:gridCol w:w="397"/>
        <w:gridCol w:w="923"/>
        <w:gridCol w:w="660"/>
        <w:gridCol w:w="900"/>
        <w:gridCol w:w="1440"/>
        <w:gridCol w:w="900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姓名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张肖静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性别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女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学院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计算机与控制工程学院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年级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籍贯</w:t>
            </w:r>
          </w:p>
        </w:tc>
        <w:tc>
          <w:tcPr>
            <w:tcW w:w="5400" w:type="dxa"/>
            <w:gridSpan w:val="6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山东省东营市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专业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8522" w:type="dxa"/>
            <w:gridSpan w:val="9"/>
            <w:vAlign w:val="top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sz w:val="28"/>
                <w:szCs w:val="28"/>
              </w:rPr>
              <w:t>申请理由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905" w:hRule="atLeast"/>
          <w:jc w:val="center"/>
        </w:trPr>
        <w:tc>
          <w:tcPr>
            <w:tcW w:w="8522" w:type="dxa"/>
            <w:gridSpan w:val="9"/>
            <w:vAlign w:val="top"/>
          </w:tcPr>
          <w:p>
            <w:pPr>
              <w:ind w:firstLine="31680" w:firstLineChars="20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与大一学年相比，在大二这一学年里，我认识到了学习的重要性，在学业上，我付出了更多的努力和精力，在这一年里，我更加重视专业课的学习，生活上，更加重视与朋友同学的交流，总体来说学习比较刻苦，态度比较认真，班级里和学院里组织的活动也积极参与，在这一年里收获颇多，同时在学期末的考试中取到了比较良好的成绩，与大一那一学年相比，有了较大幅的的提升。</w:t>
            </w: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  <w:bookmarkStart w:id="0" w:name="_GoBack"/>
            <w:bookmarkEnd w:id="0"/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wordWrap w:val="0"/>
              <w:ind w:right="48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申请人：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</w:p>
          <w:p>
            <w:pPr>
              <w:ind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right="480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989" w:hRule="atLeast"/>
          <w:jc w:val="center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推荐老师意见</w:t>
            </w:r>
          </w:p>
        </w:tc>
        <w:tc>
          <w:tcPr>
            <w:tcW w:w="6614" w:type="dxa"/>
            <w:gridSpan w:val="7"/>
            <w:vAlign w:val="bottom"/>
          </w:tcPr>
          <w:p>
            <w:pPr>
              <w:jc w:val="right"/>
              <w:rPr>
                <w:rFonts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cs="Times New Roman"/>
                <w:sz w:val="24"/>
                <w:szCs w:val="24"/>
              </w:rPr>
            </w:pPr>
          </w:p>
          <w:p>
            <w:pPr>
              <w:ind w:right="-12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推荐人：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</w:p>
          <w:p>
            <w:pPr>
              <w:ind w:right="-128" w:firstLine="31680" w:firstLineChars="175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>
            <w:pPr>
              <w:ind w:right="-128" w:firstLine="31680" w:firstLineChars="175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691" w:hRule="atLeast"/>
          <w:jc w:val="center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学院意见</w:t>
            </w:r>
          </w:p>
        </w:tc>
        <w:tc>
          <w:tcPr>
            <w:tcW w:w="6614" w:type="dxa"/>
            <w:gridSpan w:val="7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盖章</w:t>
            </w: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261" w:hRule="atLeast"/>
          <w:jc w:val="center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学校意见：</w:t>
            </w:r>
          </w:p>
        </w:tc>
        <w:tc>
          <w:tcPr>
            <w:tcW w:w="6614" w:type="dxa"/>
            <w:gridSpan w:val="7"/>
            <w:vAlign w:val="top"/>
          </w:tcPr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负责人签字：（公章）</w:t>
            </w:r>
          </w:p>
          <w:p>
            <w:pPr>
              <w:ind w:firstLine="31680" w:firstLineChars="1800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日</w:t>
            </w:r>
          </w:p>
        </w:tc>
      </w:tr>
    </w:tbl>
    <w:p>
      <w:pPr>
        <w:rPr>
          <w:rFonts w:cs="Times New Roman"/>
        </w:rPr>
      </w:pPr>
    </w:p>
    <w:sectPr>
      <w:pgSz w:w="11906" w:h="16838"/>
      <w:pgMar w:top="1106" w:right="1135" w:bottom="1106" w:left="113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495A"/>
    <w:rsid w:val="00201946"/>
    <w:rsid w:val="00234B97"/>
    <w:rsid w:val="00424CE4"/>
    <w:rsid w:val="004E6BCA"/>
    <w:rsid w:val="00650AC9"/>
    <w:rsid w:val="00850EC3"/>
    <w:rsid w:val="008A3BFC"/>
    <w:rsid w:val="008E495A"/>
    <w:rsid w:val="009417C3"/>
    <w:rsid w:val="009B28BF"/>
    <w:rsid w:val="00A53B32"/>
    <w:rsid w:val="00B5259C"/>
    <w:rsid w:val="00BD7C44"/>
    <w:rsid w:val="00BF087C"/>
    <w:rsid w:val="00C8430E"/>
    <w:rsid w:val="00F00E69"/>
    <w:rsid w:val="00F46EF1"/>
    <w:rsid w:val="45EC7902"/>
    <w:rsid w:val="4E845F17"/>
    <w:rsid w:val="68CE20A1"/>
    <w:rsid w:val="79905936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Footer Char"/>
    <w:basedOn w:val="4"/>
    <w:link w:val="2"/>
    <w:locked/>
    <w:uiPriority w:val="99"/>
    <w:rPr>
      <w:kern w:val="2"/>
      <w:sz w:val="18"/>
      <w:szCs w:val="18"/>
    </w:rPr>
  </w:style>
  <w:style w:type="character" w:customStyle="1" w:styleId="7">
    <w:name w:val="Header Char"/>
    <w:basedOn w:val="4"/>
    <w:link w:val="3"/>
    <w:locked/>
    <w:uiPriority w:val="99"/>
    <w:rPr>
      <w:kern w:val="2"/>
      <w:sz w:val="18"/>
      <w:szCs w:val="18"/>
    </w:rPr>
  </w:style>
  <w:style w:type="character" w:customStyle="1" w:styleId="8">
    <w:name w:val="页眉 Char1"/>
    <w:basedOn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MC SYSTEM</Company>
  <Pages>2</Pages>
  <Words>73</Words>
  <Characters>422</Characters>
  <Lines>0</Lines>
  <Paragraphs>0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glk</dc:creator>
  <cp:lastModifiedBy>Administrator</cp:lastModifiedBy>
  <cp:lastPrinted>2015-11-04T23:49:03Z</cp:lastPrinted>
  <dcterms:modified xsi:type="dcterms:W3CDTF">2015-11-04T23:49:29Z</dcterms:modified>
  <dc:title>烟台大学“陆陆鑫”奖学金申请表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